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260" w:rsidRPr="00C4117A" w:rsidRDefault="00E03260" w:rsidP="00373810">
      <w:pPr>
        <w:rPr>
          <w:lang w:val="uk-UA"/>
        </w:rPr>
      </w:pPr>
      <w:bookmarkStart w:id="0" w:name="_GoBack"/>
      <w:bookmarkEnd w:id="0"/>
    </w:p>
    <w:p w:rsidR="00E03260" w:rsidRDefault="00E03260" w:rsidP="00373810">
      <w:pPr>
        <w:framePr w:hSpace="141" w:wrap="around" w:vAnchor="text" w:hAnchor="page" w:x="5841" w:y="1"/>
        <w:rPr>
          <w:noProof/>
        </w:rPr>
      </w:pPr>
      <w:r w:rsidRPr="00683E5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E03260" w:rsidRDefault="00E03260" w:rsidP="00373810">
      <w:pPr>
        <w:pStyle w:val="Heading1"/>
        <w:rPr>
          <w:b/>
        </w:rPr>
      </w:pPr>
    </w:p>
    <w:p w:rsidR="00E03260" w:rsidRDefault="00E03260" w:rsidP="00373810">
      <w:pPr>
        <w:pStyle w:val="Heading1"/>
        <w:jc w:val="left"/>
        <w:rPr>
          <w:b/>
          <w:lang w:val="ru-RU"/>
        </w:rPr>
      </w:pPr>
    </w:p>
    <w:p w:rsidR="00E03260" w:rsidRDefault="00E03260" w:rsidP="00373810">
      <w:pPr>
        <w:pStyle w:val="Heading1"/>
        <w:jc w:val="left"/>
        <w:rPr>
          <w:b/>
          <w:lang w:val="ru-RU"/>
        </w:rPr>
      </w:pPr>
    </w:p>
    <w:p w:rsidR="00E03260" w:rsidRDefault="00E03260" w:rsidP="00373810">
      <w:pPr>
        <w:pStyle w:val="Heading1"/>
        <w:jc w:val="left"/>
        <w:rPr>
          <w:b/>
          <w:lang w:val="ru-RU"/>
        </w:rPr>
      </w:pPr>
    </w:p>
    <w:p w:rsidR="00E03260" w:rsidRDefault="00E03260" w:rsidP="00373810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E03260" w:rsidRDefault="00E03260" w:rsidP="00373810"/>
    <w:p w:rsidR="00E03260" w:rsidRDefault="00E03260" w:rsidP="0037381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E03260" w:rsidRDefault="00E03260" w:rsidP="00373810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E03260" w:rsidRPr="00541AF3" w:rsidRDefault="00E03260" w:rsidP="00373810">
      <w:pPr>
        <w:jc w:val="center"/>
        <w:rPr>
          <w:b/>
          <w:sz w:val="28"/>
        </w:rPr>
      </w:pPr>
    </w:p>
    <w:p w:rsidR="00E03260" w:rsidRDefault="00E03260" w:rsidP="00373810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E03260" w:rsidRDefault="00E03260" w:rsidP="00373810">
      <w:pPr>
        <w:jc w:val="center"/>
        <w:rPr>
          <w:sz w:val="24"/>
          <w:szCs w:val="24"/>
          <w:lang w:val="uk-UA"/>
        </w:rPr>
      </w:pPr>
    </w:p>
    <w:p w:rsidR="00E03260" w:rsidRPr="001644A9" w:rsidRDefault="00E03260" w:rsidP="00373810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E03260" w:rsidRPr="000917CC" w:rsidRDefault="00E03260" w:rsidP="00373810">
      <w:pPr>
        <w:jc w:val="center"/>
        <w:rPr>
          <w:b/>
          <w:sz w:val="28"/>
          <w:lang w:val="uk-UA"/>
        </w:rPr>
      </w:pPr>
    </w:p>
    <w:p w:rsidR="00E03260" w:rsidRPr="00690794" w:rsidRDefault="00E03260" w:rsidP="00373810">
      <w:pPr>
        <w:jc w:val="both"/>
        <w:rPr>
          <w:sz w:val="28"/>
          <w:lang w:val="uk-UA"/>
        </w:rPr>
      </w:pPr>
      <w:r>
        <w:rPr>
          <w:sz w:val="28"/>
          <w:lang w:val="uk-UA"/>
        </w:rPr>
        <w:t>22 липня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195 -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3260" w:rsidRDefault="00E03260" w:rsidP="00373810">
      <w:pPr>
        <w:pStyle w:val="Title"/>
      </w:pPr>
    </w:p>
    <w:p w:rsidR="00E03260" w:rsidRDefault="00E03260" w:rsidP="0037381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звільненняМихайлової Д.С.  з посади </w:t>
      </w:r>
    </w:p>
    <w:p w:rsidR="00E03260" w:rsidRDefault="00E03260" w:rsidP="0037381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головного спеціаліста з інвестиційних проектів відділу </w:t>
      </w:r>
    </w:p>
    <w:p w:rsidR="00E03260" w:rsidRDefault="00E03260" w:rsidP="0037381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економіки та інвестицій міської ради</w:t>
      </w:r>
    </w:p>
    <w:p w:rsidR="00E03260" w:rsidRDefault="00E03260" w:rsidP="00373810">
      <w:pPr>
        <w:jc w:val="center"/>
        <w:rPr>
          <w:b/>
          <w:sz w:val="28"/>
          <w:lang w:val="uk-UA"/>
        </w:rPr>
      </w:pPr>
    </w:p>
    <w:p w:rsidR="00E03260" w:rsidRPr="000917CC" w:rsidRDefault="00E03260" w:rsidP="00373810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підпунктів 7,13, 20 пункту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 статті 20 Закону України  «Про службу в органах місцевого самоврядування», </w:t>
      </w:r>
      <w:r>
        <w:rPr>
          <w:sz w:val="28"/>
          <w:lang w:val="uk-UA"/>
        </w:rPr>
        <w:t>пункту 1 статті 36</w:t>
      </w:r>
      <w:r w:rsidRPr="00373810">
        <w:rPr>
          <w:sz w:val="28"/>
          <w:szCs w:val="28"/>
          <w:lang w:val="uk-UA"/>
        </w:rPr>
        <w:t xml:space="preserve">Кодексу </w:t>
      </w:r>
      <w:r>
        <w:rPr>
          <w:sz w:val="28"/>
          <w:szCs w:val="28"/>
          <w:lang w:val="uk-UA"/>
        </w:rPr>
        <w:t>з</w:t>
      </w:r>
      <w:r w:rsidRPr="00373810">
        <w:rPr>
          <w:sz w:val="28"/>
          <w:szCs w:val="28"/>
          <w:lang w:val="uk-UA"/>
        </w:rPr>
        <w:t>аконів про працю України</w:t>
      </w:r>
      <w:r>
        <w:rPr>
          <w:sz w:val="28"/>
          <w:szCs w:val="28"/>
          <w:lang w:val="uk-UA"/>
        </w:rPr>
        <w:t xml:space="preserve">, та особистої заяви Михайлової  Д.С.  </w:t>
      </w:r>
    </w:p>
    <w:p w:rsidR="00E03260" w:rsidRDefault="00E03260" w:rsidP="00373810">
      <w:pPr>
        <w:pStyle w:val="BodyText"/>
        <w:ind w:firstLine="360"/>
      </w:pPr>
      <w:r>
        <w:t xml:space="preserve">1. Звільнити  з посади  головного спеціаліста з  інвестиційних проектів відділу економіки та інвестицій міської ради Михайлову  Діану Сергіївну  за угодою сторін з  22 липня 2021 року.  </w:t>
      </w:r>
    </w:p>
    <w:p w:rsidR="00E03260" w:rsidRDefault="00E03260" w:rsidP="00373810">
      <w:pPr>
        <w:pStyle w:val="BodyText"/>
        <w:ind w:firstLine="360"/>
      </w:pPr>
      <w:r>
        <w:t>2. Відділу бухгалтерського обліку, звітності та фінансово-господарського забезпечення Арцизької міської ради виплатити  грошову компенсацію за невикористані дні щорічної відпустки в кількості 4 календарні  дні за період роботи з 01 червня 2021року  по  22 липня 2021 року.</w:t>
      </w:r>
    </w:p>
    <w:p w:rsidR="00E03260" w:rsidRDefault="00E03260" w:rsidP="00373810">
      <w:pPr>
        <w:pStyle w:val="BodyText"/>
        <w:ind w:firstLine="360"/>
      </w:pPr>
      <w:r>
        <w:t>3. Контроль за виконанням  даного розпорядження покласти на заступника міського голови Стоянову О.П.</w:t>
      </w:r>
    </w:p>
    <w:p w:rsidR="00E03260" w:rsidRDefault="00E03260" w:rsidP="00373810">
      <w:pPr>
        <w:pStyle w:val="Heading2"/>
      </w:pPr>
      <w:r>
        <w:tab/>
        <w:t>Підстава: Заява Михайлової Д.С. від 22 липня 2021 року.</w:t>
      </w:r>
    </w:p>
    <w:p w:rsidR="00E03260" w:rsidRDefault="00E03260" w:rsidP="0019080D">
      <w:pPr>
        <w:rPr>
          <w:lang w:val="uk-UA"/>
        </w:rPr>
      </w:pPr>
    </w:p>
    <w:p w:rsidR="00E03260" w:rsidRPr="0019080D" w:rsidRDefault="00E03260" w:rsidP="0019080D">
      <w:pPr>
        <w:rPr>
          <w:lang w:val="uk-UA"/>
        </w:rPr>
      </w:pPr>
    </w:p>
    <w:p w:rsidR="00E03260" w:rsidRPr="000917CC" w:rsidRDefault="00E03260" w:rsidP="00373810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E03260" w:rsidRDefault="00E03260" w:rsidP="00373810">
      <w:pPr>
        <w:pStyle w:val="Heading2"/>
      </w:pPr>
    </w:p>
    <w:p w:rsidR="00E03260" w:rsidRDefault="00E03260" w:rsidP="00373810">
      <w:pPr>
        <w:pStyle w:val="Heading2"/>
      </w:pPr>
      <w:r>
        <w:t>З розпорядженням ознайомлена</w:t>
      </w:r>
      <w:r>
        <w:tab/>
        <w:t>_____________    Д.Михайлова</w:t>
      </w:r>
    </w:p>
    <w:p w:rsidR="00E03260" w:rsidRDefault="00E03260" w:rsidP="00373810"/>
    <w:p w:rsidR="00E03260" w:rsidRDefault="00E03260" w:rsidP="00373810"/>
    <w:p w:rsidR="00E03260" w:rsidRPr="00E96A52" w:rsidRDefault="00E03260" w:rsidP="0037381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03260" w:rsidRPr="00E96A52" w:rsidRDefault="00E03260" w:rsidP="0037381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22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193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E03260" w:rsidRDefault="00E03260" w:rsidP="0037381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03260" w:rsidRPr="00373810" w:rsidRDefault="00E03260" w:rsidP="00373810">
      <w:pPr>
        <w:jc w:val="both"/>
        <w:rPr>
          <w:sz w:val="28"/>
          <w:lang w:val="uk-UA"/>
        </w:rPr>
      </w:pPr>
      <w:r w:rsidRPr="00373810">
        <w:rPr>
          <w:sz w:val="28"/>
          <w:lang w:val="uk-UA"/>
        </w:rPr>
        <w:t>Про звільнення Михайлової Д.С.  з посади головного спеціаліста з інвестиційних проектів відділу економіки та інвестицій міської ради</w:t>
      </w:r>
    </w:p>
    <w:p w:rsidR="00E03260" w:rsidRPr="00A84420" w:rsidRDefault="00E03260" w:rsidP="0037381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03260" w:rsidRDefault="00E03260" w:rsidP="0037381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03260" w:rsidRPr="00B768DD" w:rsidRDefault="00E03260" w:rsidP="0037381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Заступник  Арцизького міського голови</w:t>
      </w:r>
    </w:p>
    <w:p w:rsidR="00E03260" w:rsidRPr="00B768DD" w:rsidRDefault="00E03260" w:rsidP="0037381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О.Стоянова</w:t>
      </w:r>
    </w:p>
    <w:p w:rsidR="00E03260" w:rsidRPr="00B768DD" w:rsidRDefault="00E03260" w:rsidP="00373810">
      <w:pPr>
        <w:rPr>
          <w:sz w:val="28"/>
          <w:szCs w:val="28"/>
          <w:lang w:val="uk-UA"/>
        </w:rPr>
      </w:pPr>
    </w:p>
    <w:p w:rsidR="00E03260" w:rsidRPr="00B768DD" w:rsidRDefault="00E03260" w:rsidP="00373810">
      <w:pPr>
        <w:rPr>
          <w:sz w:val="28"/>
          <w:szCs w:val="28"/>
          <w:lang w:val="uk-UA"/>
        </w:rPr>
      </w:pPr>
    </w:p>
    <w:p w:rsidR="00E03260" w:rsidRPr="00B768DD" w:rsidRDefault="00E03260" w:rsidP="0037381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E03260" w:rsidRPr="00B768DD" w:rsidRDefault="00E03260" w:rsidP="0037381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E03260" w:rsidRPr="00B768DD" w:rsidRDefault="00E03260" w:rsidP="00373810">
      <w:pPr>
        <w:rPr>
          <w:sz w:val="28"/>
          <w:szCs w:val="28"/>
          <w:lang w:val="uk-UA"/>
        </w:rPr>
      </w:pPr>
    </w:p>
    <w:p w:rsidR="00E03260" w:rsidRPr="00B768DD" w:rsidRDefault="00E03260" w:rsidP="00373810">
      <w:pPr>
        <w:rPr>
          <w:sz w:val="28"/>
          <w:szCs w:val="28"/>
          <w:lang w:val="uk-UA"/>
        </w:rPr>
      </w:pPr>
    </w:p>
    <w:p w:rsidR="00E03260" w:rsidRPr="00364AEE" w:rsidRDefault="00E03260" w:rsidP="00373810">
      <w:pPr>
        <w:rPr>
          <w:sz w:val="28"/>
          <w:szCs w:val="28"/>
          <w:lang w:val="uk-UA"/>
        </w:rPr>
      </w:pPr>
      <w:r w:rsidRPr="00364AEE">
        <w:rPr>
          <w:sz w:val="28"/>
          <w:szCs w:val="28"/>
          <w:lang w:val="uk-UA"/>
        </w:rPr>
        <w:t>Головнийспеціаліствідділубухгалтерськогообліку, звітності та фінансово-господарськогозабезпечення – головний бухгалтер</w:t>
      </w:r>
    </w:p>
    <w:p w:rsidR="00E03260" w:rsidRPr="00364AEE" w:rsidRDefault="00E03260" w:rsidP="00373810">
      <w:pPr>
        <w:rPr>
          <w:sz w:val="28"/>
          <w:szCs w:val="28"/>
          <w:lang w:val="uk-UA"/>
        </w:rPr>
      </w:pPr>
      <w:r w:rsidRPr="00364AEE">
        <w:rPr>
          <w:sz w:val="28"/>
          <w:szCs w:val="28"/>
          <w:lang w:val="uk-UA"/>
        </w:rPr>
        <w:t>__________         Н.Бузіян</w:t>
      </w:r>
    </w:p>
    <w:p w:rsidR="00E03260" w:rsidRPr="00B768DD" w:rsidRDefault="00E03260" w:rsidP="00373810">
      <w:pPr>
        <w:rPr>
          <w:lang w:val="uk-UA"/>
        </w:rPr>
      </w:pPr>
    </w:p>
    <w:p w:rsidR="00E03260" w:rsidRDefault="00E03260" w:rsidP="00373810">
      <w:pPr>
        <w:jc w:val="both"/>
        <w:rPr>
          <w:lang w:val="uk-UA"/>
        </w:rPr>
      </w:pPr>
    </w:p>
    <w:p w:rsidR="00E03260" w:rsidRDefault="00E03260" w:rsidP="00373810">
      <w:pPr>
        <w:jc w:val="both"/>
        <w:rPr>
          <w:lang w:val="uk-UA"/>
        </w:rPr>
      </w:pPr>
    </w:p>
    <w:p w:rsidR="00E03260" w:rsidRDefault="00E03260" w:rsidP="00373810">
      <w:pPr>
        <w:jc w:val="both"/>
        <w:rPr>
          <w:lang w:val="uk-UA"/>
        </w:rPr>
      </w:pPr>
    </w:p>
    <w:p w:rsidR="00E03260" w:rsidRDefault="00E03260" w:rsidP="00373810">
      <w:pPr>
        <w:jc w:val="both"/>
        <w:rPr>
          <w:lang w:val="uk-UA"/>
        </w:rPr>
      </w:pPr>
    </w:p>
    <w:p w:rsidR="00E03260" w:rsidRDefault="00E03260" w:rsidP="00373810">
      <w:pPr>
        <w:jc w:val="both"/>
        <w:rPr>
          <w:lang w:val="uk-UA"/>
        </w:rPr>
      </w:pPr>
    </w:p>
    <w:p w:rsidR="00E03260" w:rsidRDefault="00E03260" w:rsidP="00373810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E03260" w:rsidRPr="00E033B8" w:rsidRDefault="00E03260" w:rsidP="00373810">
      <w:pPr>
        <w:rPr>
          <w:lang w:val="uk-UA"/>
        </w:rPr>
      </w:pPr>
    </w:p>
    <w:p w:rsidR="00E03260" w:rsidRPr="00591BBA" w:rsidRDefault="00E03260" w:rsidP="00373810">
      <w:pPr>
        <w:rPr>
          <w:lang w:val="uk-UA"/>
        </w:rPr>
      </w:pPr>
    </w:p>
    <w:p w:rsidR="00E03260" w:rsidRDefault="00E03260" w:rsidP="00373810">
      <w:pPr>
        <w:rPr>
          <w:lang w:val="uk-UA"/>
        </w:rPr>
      </w:pPr>
    </w:p>
    <w:p w:rsidR="00E03260" w:rsidRPr="006D6134" w:rsidRDefault="00E03260" w:rsidP="00373810">
      <w:pPr>
        <w:rPr>
          <w:lang w:val="uk-UA"/>
        </w:rPr>
      </w:pPr>
    </w:p>
    <w:p w:rsidR="00E03260" w:rsidRPr="00373810" w:rsidRDefault="00E03260">
      <w:pPr>
        <w:rPr>
          <w:lang w:val="uk-UA"/>
        </w:rPr>
      </w:pPr>
    </w:p>
    <w:sectPr w:rsidR="00E03260" w:rsidRPr="00373810" w:rsidSect="00A3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810"/>
    <w:rsid w:val="000917CC"/>
    <w:rsid w:val="001644A9"/>
    <w:rsid w:val="0019080D"/>
    <w:rsid w:val="003010A8"/>
    <w:rsid w:val="00364AEE"/>
    <w:rsid w:val="00373810"/>
    <w:rsid w:val="003773F2"/>
    <w:rsid w:val="00541AF3"/>
    <w:rsid w:val="00591BBA"/>
    <w:rsid w:val="006447D9"/>
    <w:rsid w:val="00683E55"/>
    <w:rsid w:val="00690794"/>
    <w:rsid w:val="006D6134"/>
    <w:rsid w:val="007735AB"/>
    <w:rsid w:val="00A30A7E"/>
    <w:rsid w:val="00A84420"/>
    <w:rsid w:val="00AD1BBA"/>
    <w:rsid w:val="00B768DD"/>
    <w:rsid w:val="00C4117A"/>
    <w:rsid w:val="00D51199"/>
    <w:rsid w:val="00DB43FD"/>
    <w:rsid w:val="00E03260"/>
    <w:rsid w:val="00E033B8"/>
    <w:rsid w:val="00E96A52"/>
    <w:rsid w:val="00EA6D82"/>
    <w:rsid w:val="00F3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81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3810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3810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381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3810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373810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7381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73810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381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738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73810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738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810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37381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473</TotalTime>
  <Pages>2</Pages>
  <Words>364</Words>
  <Characters>2077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2021-07-22T10:56:00Z</cp:lastPrinted>
  <dcterms:created xsi:type="dcterms:W3CDTF">2021-07-22T05:27:00Z</dcterms:created>
  <dcterms:modified xsi:type="dcterms:W3CDTF">2022-01-11T13:10:00Z</dcterms:modified>
</cp:coreProperties>
</file>